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54C" w:rsidRDefault="007B3E0E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>
        <w:rPr>
          <w:rFonts w:ascii="標楷體" w:eastAsia="標楷體" w:hAnsi="標楷體"/>
          <w:b/>
          <w:sz w:val="36"/>
          <w:szCs w:val="36"/>
        </w:rPr>
        <w:t>全民健康保險對象</w:t>
      </w:r>
      <w:r>
        <w:rPr>
          <w:rFonts w:ascii="標楷體" w:eastAsia="標楷體" w:hAnsi="標楷體"/>
          <w:b/>
          <w:sz w:val="36"/>
          <w:szCs w:val="36"/>
        </w:rPr>
        <w:t>(</w:t>
      </w:r>
      <w:r>
        <w:rPr>
          <w:rFonts w:ascii="標楷體" w:eastAsia="標楷體" w:hAnsi="標楷體"/>
          <w:b/>
          <w:sz w:val="36"/>
          <w:szCs w:val="36"/>
        </w:rPr>
        <w:t>眷屬</w:t>
      </w:r>
      <w:r>
        <w:rPr>
          <w:rFonts w:ascii="標楷體" w:eastAsia="標楷體" w:hAnsi="標楷體"/>
          <w:b/>
          <w:sz w:val="36"/>
          <w:szCs w:val="36"/>
        </w:rPr>
        <w:t>)</w:t>
      </w:r>
      <w:r>
        <w:rPr>
          <w:rFonts w:ascii="標楷體" w:eastAsia="標楷體" w:hAnsi="標楷體"/>
          <w:b/>
          <w:sz w:val="36"/>
          <w:szCs w:val="36"/>
        </w:rPr>
        <w:t>轉出申請書</w:t>
      </w:r>
    </w:p>
    <w:p w:rsidR="00D4754C" w:rsidRDefault="007B3E0E">
      <w:pPr>
        <w:spacing w:before="3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　　　　　　　　　　　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姓　　　名</w:t>
      </w:r>
      <w:r>
        <w:rPr>
          <w:rFonts w:ascii="標楷體" w:eastAsia="標楷體" w:hAnsi="標楷體"/>
          <w:sz w:val="32"/>
          <w:szCs w:val="32"/>
        </w:rPr>
        <w:t>:</w:t>
      </w:r>
      <w:r>
        <w:rPr>
          <w:rFonts w:ascii="標楷體" w:eastAsia="標楷體" w:hAnsi="標楷體"/>
          <w:sz w:val="32"/>
          <w:szCs w:val="32"/>
        </w:rPr>
        <w:t xml:space="preserve">　　　　　　　</w:t>
      </w:r>
    </w:p>
    <w:p w:rsidR="00D4754C" w:rsidRDefault="007B3E0E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本人</w:t>
      </w:r>
      <w:r>
        <w:rPr>
          <w:rFonts w:ascii="標楷體" w:eastAsia="標楷體" w:hAnsi="標楷體"/>
          <w:sz w:val="32"/>
          <w:szCs w:val="32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之眷屬　稱　　　謂：</w:t>
      </w:r>
    </w:p>
    <w:p w:rsidR="00D4754C" w:rsidRDefault="007B3E0E">
      <w:pPr>
        <w:ind w:firstLine="19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       </w:t>
      </w:r>
      <w:r>
        <w:rPr>
          <w:rFonts w:ascii="標楷體" w:eastAsia="標楷體" w:hAnsi="標楷體"/>
          <w:sz w:val="32"/>
          <w:szCs w:val="32"/>
        </w:rPr>
        <w:t>身分證字號：</w:t>
      </w:r>
    </w:p>
    <w:p w:rsidR="00D4754C" w:rsidRDefault="007B3E0E">
      <w:pPr>
        <w:ind w:firstLine="36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出生年月日：　　年　　　月　　　日</w:t>
      </w:r>
      <w:r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 xml:space="preserve">　　　　</w:t>
      </w:r>
      <w:r>
        <w:rPr>
          <w:rFonts w:ascii="標楷體" w:eastAsia="標楷體" w:hAnsi="標楷體"/>
          <w:sz w:val="32"/>
          <w:szCs w:val="32"/>
        </w:rPr>
        <w:t xml:space="preserve">           </w:t>
      </w:r>
    </w:p>
    <w:p w:rsidR="00D4754C" w:rsidRDefault="007B3E0E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茲　因</w:t>
      </w:r>
    </w:p>
    <w:p w:rsidR="00D4754C" w:rsidRDefault="007B3E0E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□</w:t>
      </w:r>
      <w:r>
        <w:rPr>
          <w:rFonts w:ascii="標楷體" w:eastAsia="標楷體" w:hAnsi="標楷體"/>
          <w:sz w:val="32"/>
          <w:szCs w:val="32"/>
        </w:rPr>
        <w:t>自行就業</w:t>
      </w:r>
    </w:p>
    <w:p w:rsidR="00D4754C" w:rsidRDefault="007B3E0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改變依附對象</w:t>
      </w:r>
    </w:p>
    <w:p w:rsidR="00D4754C" w:rsidRDefault="007B3E0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轉換投保單位</w:t>
      </w:r>
    </w:p>
    <w:p w:rsidR="00D4754C" w:rsidRDefault="007B3E0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年滿二十歲未具或喪失續保資格</w:t>
      </w:r>
    </w:p>
    <w:p w:rsidR="00D4754C" w:rsidRDefault="007B3E0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終止收養關係</w:t>
      </w:r>
    </w:p>
    <w:p w:rsidR="00D4754C" w:rsidRDefault="007B3E0E">
      <w:pPr>
        <w:numPr>
          <w:ilvl w:val="0"/>
          <w:numId w:val="1"/>
        </w:num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其他因素</w:t>
      </w:r>
      <w:proofErr w:type="gramStart"/>
      <w:r>
        <w:rPr>
          <w:rFonts w:ascii="標楷體" w:eastAsia="標楷體" w:hAnsi="標楷體"/>
          <w:sz w:val="32"/>
          <w:szCs w:val="32"/>
        </w:rPr>
        <w:t>（</w:t>
      </w:r>
      <w:proofErr w:type="gramEnd"/>
      <w:r>
        <w:rPr>
          <w:rFonts w:ascii="標楷體" w:eastAsia="標楷體" w:hAnsi="標楷體"/>
          <w:sz w:val="32"/>
          <w:szCs w:val="32"/>
        </w:rPr>
        <w:t>請敘明：　　　　　　　　　　　　）</w:t>
      </w:r>
    </w:p>
    <w:p w:rsidR="00D4754C" w:rsidRDefault="007B3E0E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自　　年　　月　　日起轉出（必要時檢附證明文件），</w:t>
      </w:r>
    </w:p>
    <w:p w:rsidR="00D4754C" w:rsidRDefault="007B3E0E">
      <w:pPr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t>請惠辦</w:t>
      </w:r>
      <w:proofErr w:type="gramEnd"/>
      <w:r>
        <w:rPr>
          <w:rFonts w:ascii="標楷體" w:eastAsia="標楷體" w:hAnsi="標楷體"/>
          <w:sz w:val="32"/>
          <w:szCs w:val="32"/>
        </w:rPr>
        <w:t>。</w:t>
      </w:r>
    </w:p>
    <w:p w:rsidR="00D4754C" w:rsidRDefault="00D4754C">
      <w:pPr>
        <w:rPr>
          <w:rFonts w:ascii="標楷體" w:eastAsia="標楷體" w:hAnsi="標楷體"/>
          <w:sz w:val="32"/>
          <w:szCs w:val="32"/>
        </w:rPr>
      </w:pPr>
    </w:p>
    <w:p w:rsidR="00D4754C" w:rsidRDefault="007B3E0E">
      <w:pPr>
        <w:ind w:firstLine="449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申請人：</w:t>
      </w:r>
    </w:p>
    <w:p w:rsidR="00D4754C" w:rsidRDefault="007B3E0E">
      <w:pPr>
        <w:ind w:firstLine="4499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身份證字號：</w:t>
      </w:r>
    </w:p>
    <w:p w:rsidR="00D4754C" w:rsidRDefault="007B3E0E">
      <w:pPr>
        <w:ind w:firstLine="4499"/>
      </w:pPr>
      <w:r>
        <w:rPr>
          <w:rFonts w:ascii="標楷體" w:eastAsia="標楷體" w:hAnsi="標楷體"/>
          <w:sz w:val="32"/>
          <w:szCs w:val="32"/>
        </w:rPr>
        <w:t>申請日期：　　年　　月　　日</w:t>
      </w:r>
    </w:p>
    <w:sectPr w:rsidR="00D4754C">
      <w:pgSz w:w="11906" w:h="16838"/>
      <w:pgMar w:top="1440" w:right="926" w:bottom="1440" w:left="108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3E0E" w:rsidRDefault="007B3E0E">
      <w:r>
        <w:separator/>
      </w:r>
    </w:p>
  </w:endnote>
  <w:endnote w:type="continuationSeparator" w:id="0">
    <w:p w:rsidR="007B3E0E" w:rsidRDefault="007B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3E0E" w:rsidRDefault="007B3E0E">
      <w:r>
        <w:rPr>
          <w:color w:val="000000"/>
        </w:rPr>
        <w:separator/>
      </w:r>
    </w:p>
  </w:footnote>
  <w:footnote w:type="continuationSeparator" w:id="0">
    <w:p w:rsidR="007B3E0E" w:rsidRDefault="007B3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455AA4"/>
    <w:multiLevelType w:val="multilevel"/>
    <w:tmpl w:val="26143E68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4754C"/>
    <w:rsid w:val="007B3E0E"/>
    <w:rsid w:val="00D4754C"/>
    <w:rsid w:val="00F7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1C52FA-94D8-4061-874C-AEAEF175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全民健康保險對象(眷屬)轉入(加保)申請書</dc:title>
  <dc:subject/>
  <dc:creator>Aquarius</dc:creator>
  <cp:lastModifiedBy>VicNB</cp:lastModifiedBy>
  <cp:revision>2</cp:revision>
  <cp:lastPrinted>2015-09-01T01:46:00Z</cp:lastPrinted>
  <dcterms:created xsi:type="dcterms:W3CDTF">2024-04-21T04:54:00Z</dcterms:created>
  <dcterms:modified xsi:type="dcterms:W3CDTF">2024-04-21T04:54:00Z</dcterms:modified>
</cp:coreProperties>
</file>