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0DA" w:rsidRPr="00B62F44" w:rsidRDefault="002F70DA" w:rsidP="00084643">
      <w:pPr>
        <w:spacing w:after="216" w:line="480" w:lineRule="exact"/>
        <w:jc w:val="center"/>
        <w:rPr>
          <w:rFonts w:ascii="微軟正黑體" w:eastAsia="微軟正黑體" w:hAnsi="微軟正黑體"/>
          <w:b/>
          <w:sz w:val="36"/>
        </w:rPr>
      </w:pPr>
      <w:bookmarkStart w:id="0" w:name="_GoBack"/>
      <w:bookmarkEnd w:id="0"/>
      <w:r w:rsidRPr="00B62F44">
        <w:rPr>
          <w:rFonts w:ascii="微軟正黑體" w:eastAsia="微軟正黑體" w:hAnsi="微軟正黑體" w:hint="eastAsia"/>
          <w:b/>
          <w:sz w:val="36"/>
        </w:rPr>
        <w:t>考生應考須知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一、注意事項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（一）中文經典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※筆試</w:t>
      </w:r>
    </w:p>
    <w:p w:rsidR="002F70DA" w:rsidRPr="00B62F44" w:rsidRDefault="002F70DA" w:rsidP="00BF168D">
      <w:pPr>
        <w:spacing w:after="216" w:line="320" w:lineRule="exact"/>
        <w:ind w:left="720" w:hangingChars="300" w:hanging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（１）考試於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16"/>
        </w:smartTagPr>
        <w:r w:rsidRPr="00B62F44">
          <w:rPr>
            <w:rFonts w:ascii="微軟正黑體" w:eastAsia="微軟正黑體" w:hAnsi="微軟正黑體"/>
            <w:b/>
            <w:color w:val="0000FF"/>
          </w:rPr>
          <w:t>9</w:t>
        </w:r>
        <w:r w:rsidRPr="00B62F44">
          <w:rPr>
            <w:rFonts w:ascii="微軟正黑體" w:eastAsia="微軟正黑體" w:hAnsi="微軟正黑體" w:hint="eastAsia"/>
            <w:b/>
            <w:color w:val="0000FF"/>
          </w:rPr>
          <w:t>月</w:t>
        </w:r>
        <w:r w:rsidRPr="00B62F44">
          <w:rPr>
            <w:rFonts w:ascii="微軟正黑體" w:eastAsia="微軟正黑體" w:hAnsi="微軟正黑體"/>
            <w:b/>
            <w:color w:val="0000FF"/>
          </w:rPr>
          <w:t>25</w:t>
        </w:r>
        <w:r w:rsidRPr="00B62F44">
          <w:rPr>
            <w:rFonts w:ascii="微軟正黑體" w:eastAsia="微軟正黑體" w:hAnsi="微軟正黑體" w:hint="eastAsia"/>
            <w:b/>
            <w:color w:val="0000FF"/>
          </w:rPr>
          <w:t>日</w:t>
        </w:r>
      </w:smartTag>
      <w:r w:rsidRPr="00B62F44">
        <w:rPr>
          <w:rFonts w:ascii="微軟正黑體" w:eastAsia="微軟正黑體" w:hAnsi="微軟正黑體" w:hint="eastAsia"/>
          <w:b/>
        </w:rPr>
        <w:t>上午</w:t>
      </w:r>
      <w:r w:rsidRPr="00B62F44">
        <w:rPr>
          <w:rFonts w:ascii="微軟正黑體" w:eastAsia="微軟正黑體" w:hAnsi="微軟正黑體"/>
          <w:b/>
        </w:rPr>
        <w:t>8</w:t>
      </w:r>
      <w:r w:rsidRPr="00B62F44">
        <w:rPr>
          <w:rFonts w:ascii="微軟正黑體" w:eastAsia="微軟正黑體" w:hAnsi="微軟正黑體" w:hint="eastAsia"/>
          <w:b/>
        </w:rPr>
        <w:t>時</w:t>
      </w:r>
      <w:r w:rsidRPr="00B62F44">
        <w:rPr>
          <w:rFonts w:ascii="微軟正黑體" w:eastAsia="微軟正黑體" w:hAnsi="微軟正黑體"/>
          <w:b/>
        </w:rPr>
        <w:t>30</w:t>
      </w:r>
      <w:r w:rsidRPr="00B62F44">
        <w:rPr>
          <w:rFonts w:ascii="微軟正黑體" w:eastAsia="微軟正黑體" w:hAnsi="微軟正黑體" w:hint="eastAsia"/>
          <w:b/>
        </w:rPr>
        <w:t>分正式開始，考生最好提前</w:t>
      </w:r>
      <w:r w:rsidRPr="00B62F44">
        <w:rPr>
          <w:rFonts w:ascii="微軟正黑體" w:eastAsia="微軟正黑體" w:hAnsi="微軟正黑體"/>
          <w:b/>
        </w:rPr>
        <w:t>30</w:t>
      </w:r>
      <w:r w:rsidRPr="00B62F44">
        <w:rPr>
          <w:rFonts w:ascii="微軟正黑體" w:eastAsia="微軟正黑體" w:hAnsi="微軟正黑體" w:hint="eastAsia"/>
          <w:b/>
        </w:rPr>
        <w:t>分鐘至考區查看試場，並依公告位置入座準備應考。考試開始後，遲到</w:t>
      </w:r>
      <w:r w:rsidRPr="00B62F44">
        <w:rPr>
          <w:rFonts w:ascii="微軟正黑體" w:eastAsia="微軟正黑體" w:hAnsi="微軟正黑體"/>
          <w:b/>
        </w:rPr>
        <w:t>30</w:t>
      </w:r>
      <w:r w:rsidRPr="00B62F44">
        <w:rPr>
          <w:rFonts w:ascii="微軟正黑體" w:eastAsia="微軟正黑體" w:hAnsi="微軟正黑體" w:hint="eastAsia"/>
          <w:b/>
        </w:rPr>
        <w:t>分鐘以上者，須經監考老師之同意，始可應考。</w:t>
      </w:r>
      <w:r w:rsidRPr="00B62F44">
        <w:rPr>
          <w:rFonts w:ascii="微軟正黑體" w:eastAsia="微軟正黑體" w:hAnsi="微軟正黑體" w:hint="eastAsia"/>
          <w:b/>
          <w:u w:val="single"/>
        </w:rPr>
        <w:t>請所有筆試考生於上午</w:t>
      </w:r>
      <w:r w:rsidRPr="00B62F44">
        <w:rPr>
          <w:rFonts w:ascii="微軟正黑體" w:eastAsia="微軟正黑體" w:hAnsi="微軟正黑體"/>
          <w:b/>
          <w:u w:val="single"/>
        </w:rPr>
        <w:t>9</w:t>
      </w:r>
      <w:r w:rsidRPr="00B62F44">
        <w:rPr>
          <w:rFonts w:ascii="微軟正黑體" w:eastAsia="微軟正黑體" w:hAnsi="微軟正黑體" w:hint="eastAsia"/>
          <w:b/>
          <w:u w:val="single"/>
        </w:rPr>
        <w:t>時前報名完成。逾時報到者，將以棄權論。</w:t>
      </w:r>
    </w:p>
    <w:p w:rsidR="002F70DA" w:rsidRPr="00B62F44" w:rsidRDefault="002F70DA" w:rsidP="00B62F44">
      <w:pPr>
        <w:spacing w:after="216" w:line="320" w:lineRule="exact"/>
        <w:ind w:left="720" w:hangingChars="300" w:hanging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（２）監考老師每次發給一張試卷，等考生作答完畢交出試卷後，再分發給第二張，以此類推。考生每作完一張試卷交出後，可自行出場休息，十分鐘內應再回試場繼續作答下一段考卷。若不休息則可繼續應考</w:t>
      </w:r>
      <w:r w:rsidRPr="00B62F44">
        <w:rPr>
          <w:rFonts w:ascii="微軟正黑體" w:eastAsia="微軟正黑體" w:hAnsi="微軟正黑體"/>
          <w:b/>
        </w:rPr>
        <w:t xml:space="preserve"> </w:t>
      </w:r>
      <w:r w:rsidRPr="00B62F44">
        <w:rPr>
          <w:rFonts w:ascii="微軟正黑體" w:eastAsia="微軟正黑體" w:hAnsi="微軟正黑體" w:hint="eastAsia"/>
          <w:b/>
        </w:rPr>
        <w:t>。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（３）答案請以正體字書寫，注音、錯別字或增減字均扣分。</w:t>
      </w:r>
    </w:p>
    <w:p w:rsidR="002F70DA" w:rsidRPr="00B62F44" w:rsidRDefault="002F70DA" w:rsidP="00B62F44">
      <w:pPr>
        <w:spacing w:after="216" w:line="320" w:lineRule="exact"/>
        <w:ind w:left="720" w:hangingChars="300" w:hanging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（４）考生宜注意禮節，初入考場，先向監考老師行禮問好；每次交卷領卷，皆應向老師行禮道謝；考畢出場時，應向老師行禮道別。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※口試</w:t>
      </w:r>
    </w:p>
    <w:p w:rsidR="002F70DA" w:rsidRPr="00B62F44" w:rsidRDefault="002F70DA" w:rsidP="00B62F44">
      <w:pPr>
        <w:spacing w:after="216" w:line="320" w:lineRule="exact"/>
        <w:ind w:left="720" w:hangingChars="300" w:hanging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（１）考試於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16"/>
        </w:smartTagPr>
        <w:r w:rsidRPr="00B62F44">
          <w:rPr>
            <w:rFonts w:ascii="微軟正黑體" w:eastAsia="微軟正黑體" w:hAnsi="微軟正黑體"/>
            <w:b/>
            <w:color w:val="0000FF"/>
          </w:rPr>
          <w:t>9</w:t>
        </w:r>
        <w:r w:rsidRPr="00B62F44">
          <w:rPr>
            <w:rFonts w:ascii="微軟正黑體" w:eastAsia="微軟正黑體" w:hAnsi="微軟正黑體" w:hint="eastAsia"/>
            <w:b/>
            <w:color w:val="0000FF"/>
          </w:rPr>
          <w:t>月</w:t>
        </w:r>
        <w:r w:rsidRPr="00B62F44">
          <w:rPr>
            <w:rFonts w:ascii="微軟正黑體" w:eastAsia="微軟正黑體" w:hAnsi="微軟正黑體"/>
            <w:b/>
            <w:color w:val="0000FF"/>
          </w:rPr>
          <w:t>25</w:t>
        </w:r>
        <w:r w:rsidRPr="00B62F44">
          <w:rPr>
            <w:rFonts w:ascii="微軟正黑體" w:eastAsia="微軟正黑體" w:hAnsi="微軟正黑體" w:hint="eastAsia"/>
            <w:b/>
            <w:color w:val="0000FF"/>
          </w:rPr>
          <w:t>日</w:t>
        </w:r>
      </w:smartTag>
      <w:r w:rsidRPr="00B62F44">
        <w:rPr>
          <w:rFonts w:ascii="微軟正黑體" w:eastAsia="微軟正黑體" w:hAnsi="微軟正黑體" w:hint="eastAsia"/>
          <w:b/>
        </w:rPr>
        <w:t>上午</w:t>
      </w:r>
      <w:r w:rsidRPr="00B62F44">
        <w:rPr>
          <w:rFonts w:ascii="微軟正黑體" w:eastAsia="微軟正黑體" w:hAnsi="微軟正黑體"/>
          <w:b/>
        </w:rPr>
        <w:t>8</w:t>
      </w:r>
      <w:r w:rsidRPr="00B62F44">
        <w:rPr>
          <w:rFonts w:ascii="微軟正黑體" w:eastAsia="微軟正黑體" w:hAnsi="微軟正黑體" w:hint="eastAsia"/>
          <w:b/>
        </w:rPr>
        <w:t>點開放報到，考生依准考證上應考時間最好提前</w:t>
      </w:r>
      <w:r w:rsidRPr="00B62F44">
        <w:rPr>
          <w:rFonts w:ascii="微軟正黑體" w:eastAsia="微軟正黑體" w:hAnsi="微軟正黑體"/>
          <w:b/>
        </w:rPr>
        <w:t>30</w:t>
      </w:r>
      <w:r w:rsidRPr="00B62F44">
        <w:rPr>
          <w:rFonts w:ascii="微軟正黑體" w:eastAsia="微軟正黑體" w:hAnsi="微軟正黑體" w:hint="eastAsia"/>
          <w:b/>
        </w:rPr>
        <w:t>分鐘至考場報到，並等候叫號，依序入場應考。</w:t>
      </w:r>
      <w:r w:rsidRPr="00B62F44">
        <w:rPr>
          <w:rFonts w:ascii="微軟正黑體" w:eastAsia="微軟正黑體" w:hAnsi="微軟正黑體"/>
          <w:b/>
        </w:rPr>
        <w:t xml:space="preserve"> </w:t>
      </w:r>
      <w:r w:rsidRPr="00B62F44">
        <w:rPr>
          <w:rFonts w:ascii="微軟正黑體" w:eastAsia="微軟正黑體" w:hAnsi="微軟正黑體" w:hint="eastAsia"/>
          <w:b/>
        </w:rPr>
        <w:t>先應試英文經典或遲到者，須等正在應考之考生考完出場時，向監考老師報到，並等候重新叫號。報考段數不論多寡一次考完方可離開。</w:t>
      </w:r>
      <w:r w:rsidRPr="00B62F44">
        <w:rPr>
          <w:rFonts w:ascii="微軟正黑體" w:eastAsia="微軟正黑體" w:hAnsi="微軟正黑體" w:hint="eastAsia"/>
          <w:b/>
          <w:u w:val="single"/>
        </w:rPr>
        <w:t>請所有口試考生最遲於上午</w:t>
      </w:r>
      <w:r w:rsidRPr="00B62F44">
        <w:rPr>
          <w:rFonts w:ascii="微軟正黑體" w:eastAsia="微軟正黑體" w:hAnsi="微軟正黑體"/>
          <w:b/>
          <w:u w:val="single"/>
        </w:rPr>
        <w:t>10</w:t>
      </w:r>
      <w:r w:rsidRPr="00B62F44">
        <w:rPr>
          <w:rFonts w:ascii="微軟正黑體" w:eastAsia="微軟正黑體" w:hAnsi="微軟正黑體" w:hint="eastAsia"/>
          <w:b/>
          <w:u w:val="single"/>
        </w:rPr>
        <w:t>時前完成報到。</w:t>
      </w:r>
    </w:p>
    <w:p w:rsidR="002F70DA" w:rsidRPr="00B62F44" w:rsidRDefault="002F70DA" w:rsidP="00B62F44">
      <w:pPr>
        <w:spacing w:after="216" w:line="320" w:lineRule="exact"/>
        <w:ind w:left="600" w:hangingChars="250" w:hanging="60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（２）試卷與筆試同。由監考老師發給試卷，識字考生可自己看題，以口頭作答。不識字考生，由監考老師唸題，考生作答。</w:t>
      </w:r>
    </w:p>
    <w:p w:rsidR="002F70DA" w:rsidRPr="00B62F44" w:rsidRDefault="002F70DA" w:rsidP="00B62F44">
      <w:pPr>
        <w:spacing w:after="216" w:line="320" w:lineRule="exact"/>
        <w:ind w:left="720" w:hangingChars="300" w:hanging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（３）考生宜注意禮節，入場即向監考老師行禮問好，考畢出場時，亦應向老師行禮道謝道別。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 xml:space="preserve">　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（二）英文經典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※筆試</w:t>
      </w:r>
    </w:p>
    <w:p w:rsidR="002F70DA" w:rsidRPr="00B62F44" w:rsidRDefault="002F70DA" w:rsidP="00B62F44">
      <w:pPr>
        <w:spacing w:after="216" w:line="320" w:lineRule="exact"/>
        <w:ind w:left="600" w:hangingChars="250" w:hanging="60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（１）考試於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16"/>
        </w:smartTagPr>
        <w:r w:rsidRPr="00B62F44">
          <w:rPr>
            <w:rFonts w:ascii="微軟正黑體" w:eastAsia="微軟正黑體" w:hAnsi="微軟正黑體"/>
            <w:b/>
            <w:color w:val="0000FF"/>
          </w:rPr>
          <w:t>9</w:t>
        </w:r>
        <w:r w:rsidRPr="00B62F44">
          <w:rPr>
            <w:rFonts w:ascii="微軟正黑體" w:eastAsia="微軟正黑體" w:hAnsi="微軟正黑體" w:hint="eastAsia"/>
            <w:b/>
            <w:color w:val="0000FF"/>
          </w:rPr>
          <w:t>月</w:t>
        </w:r>
        <w:r w:rsidRPr="00B62F44">
          <w:rPr>
            <w:rFonts w:ascii="微軟正黑體" w:eastAsia="微軟正黑體" w:hAnsi="微軟正黑體"/>
            <w:b/>
            <w:color w:val="0000FF"/>
          </w:rPr>
          <w:t>25</w:t>
        </w:r>
        <w:r w:rsidRPr="00B62F44">
          <w:rPr>
            <w:rFonts w:ascii="微軟正黑體" w:eastAsia="微軟正黑體" w:hAnsi="微軟正黑體" w:hint="eastAsia"/>
            <w:b/>
            <w:color w:val="0000FF"/>
          </w:rPr>
          <w:t>日</w:t>
        </w:r>
      </w:smartTag>
      <w:r w:rsidRPr="00B62F44">
        <w:rPr>
          <w:rFonts w:ascii="微軟正黑體" w:eastAsia="微軟正黑體" w:hAnsi="微軟正黑體" w:hint="eastAsia"/>
          <w:b/>
        </w:rPr>
        <w:t>上午</w:t>
      </w:r>
      <w:r w:rsidRPr="00B62F44">
        <w:rPr>
          <w:rFonts w:ascii="微軟正黑體" w:eastAsia="微軟正黑體" w:hAnsi="微軟正黑體"/>
          <w:b/>
        </w:rPr>
        <w:t>8</w:t>
      </w:r>
      <w:r w:rsidRPr="00B62F44">
        <w:rPr>
          <w:rFonts w:ascii="微軟正黑體" w:eastAsia="微軟正黑體" w:hAnsi="微軟正黑體" w:hint="eastAsia"/>
          <w:b/>
        </w:rPr>
        <w:t>時</w:t>
      </w:r>
      <w:r w:rsidRPr="00B62F44">
        <w:rPr>
          <w:rFonts w:ascii="微軟正黑體" w:eastAsia="微軟正黑體" w:hAnsi="微軟正黑體"/>
          <w:b/>
        </w:rPr>
        <w:t>30</w:t>
      </w:r>
      <w:r w:rsidRPr="00B62F44">
        <w:rPr>
          <w:rFonts w:ascii="微軟正黑體" w:eastAsia="微軟正黑體" w:hAnsi="微軟正黑體" w:hint="eastAsia"/>
          <w:b/>
        </w:rPr>
        <w:t>分正式開始，考生最好提前</w:t>
      </w:r>
      <w:r w:rsidRPr="00B62F44">
        <w:rPr>
          <w:rFonts w:ascii="微軟正黑體" w:eastAsia="微軟正黑體" w:hAnsi="微軟正黑體"/>
          <w:b/>
        </w:rPr>
        <w:t>30</w:t>
      </w:r>
      <w:r w:rsidRPr="00B62F44">
        <w:rPr>
          <w:rFonts w:ascii="微軟正黑體" w:eastAsia="微軟正黑體" w:hAnsi="微軟正黑體" w:hint="eastAsia"/>
          <w:b/>
        </w:rPr>
        <w:t>分鐘至考區查看試場，並依公告位置入座準備應考。考試開始後，遲到</w:t>
      </w:r>
      <w:r w:rsidRPr="00B62F44">
        <w:rPr>
          <w:rFonts w:ascii="微軟正黑體" w:eastAsia="微軟正黑體" w:hAnsi="微軟正黑體"/>
          <w:b/>
        </w:rPr>
        <w:t>30</w:t>
      </w:r>
      <w:r w:rsidRPr="00B62F44">
        <w:rPr>
          <w:rFonts w:ascii="微軟正黑體" w:eastAsia="微軟正黑體" w:hAnsi="微軟正黑體" w:hint="eastAsia"/>
          <w:b/>
        </w:rPr>
        <w:t>分鐘以上者，須經監考老師之同意，始可應考。</w:t>
      </w:r>
      <w:r w:rsidRPr="00B62F44">
        <w:rPr>
          <w:rFonts w:ascii="微軟正黑體" w:eastAsia="微軟正黑體" w:hAnsi="微軟正黑體" w:hint="eastAsia"/>
          <w:b/>
          <w:u w:val="single"/>
        </w:rPr>
        <w:t>請所有筆試考生於上午</w:t>
      </w:r>
      <w:r w:rsidRPr="00B62F44">
        <w:rPr>
          <w:rFonts w:ascii="微軟正黑體" w:eastAsia="微軟正黑體" w:hAnsi="微軟正黑體"/>
          <w:b/>
          <w:u w:val="single"/>
        </w:rPr>
        <w:t>9</w:t>
      </w:r>
      <w:r w:rsidRPr="00B62F44">
        <w:rPr>
          <w:rFonts w:ascii="微軟正黑體" w:eastAsia="微軟正黑體" w:hAnsi="微軟正黑體" w:hint="eastAsia"/>
          <w:b/>
          <w:u w:val="single"/>
        </w:rPr>
        <w:t>時前報名完成。</w:t>
      </w:r>
      <w:r w:rsidRPr="00B62F44">
        <w:rPr>
          <w:rFonts w:ascii="微軟正黑體" w:eastAsia="微軟正黑體" w:hAnsi="微軟正黑體"/>
          <w:b/>
          <w:u w:val="single"/>
        </w:rPr>
        <w:t xml:space="preserve"> </w:t>
      </w:r>
      <w:r w:rsidRPr="00B62F44">
        <w:rPr>
          <w:rFonts w:ascii="微軟正黑體" w:eastAsia="微軟正黑體" w:hAnsi="微軟正黑體" w:hint="eastAsia"/>
          <w:b/>
          <w:u w:val="single"/>
        </w:rPr>
        <w:t>逾時報到者，將以棄權論。</w:t>
      </w:r>
    </w:p>
    <w:p w:rsidR="002F70DA" w:rsidRPr="00B62F44" w:rsidRDefault="002F70DA" w:rsidP="00B62F44">
      <w:pPr>
        <w:spacing w:after="216" w:line="320" w:lineRule="exact"/>
        <w:ind w:left="600" w:hangingChars="250" w:hanging="60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（２）監考老師每次發給一張試卷，等考生作答完畢交出試卷後，再分發給第二張，以此類推。考生每作完一張試卷交出後，可自行出場休息，十分鐘內應再回試場繼續作答下一段考卷。若不休息則可繼續應考。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（３）答案請以正體字書寫，錯別字或增減字均扣分。</w:t>
      </w:r>
    </w:p>
    <w:p w:rsidR="002F70DA" w:rsidRPr="00B62F44" w:rsidRDefault="002F70DA" w:rsidP="00B62F44">
      <w:pPr>
        <w:spacing w:after="216" w:line="320" w:lineRule="exact"/>
        <w:ind w:left="720" w:hangingChars="300" w:hanging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（４）考生宜注意禮節，初入考場，先向監考老師行禮問好；每次交卷領卷，皆應向老師行禮道謝；考畢出場時，應向老師行禮道別。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※口試</w:t>
      </w:r>
    </w:p>
    <w:p w:rsidR="002F70DA" w:rsidRPr="00B62F44" w:rsidRDefault="002F70DA" w:rsidP="00B62F44">
      <w:pPr>
        <w:spacing w:after="216" w:line="320" w:lineRule="exact"/>
        <w:ind w:left="600" w:hangingChars="250" w:hanging="60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</w:t>
      </w:r>
      <w:r w:rsidRPr="00B62F44">
        <w:rPr>
          <w:rFonts w:ascii="微軟正黑體" w:eastAsia="微軟正黑體" w:hAnsi="微軟正黑體"/>
          <w:b/>
        </w:rPr>
        <w:t>1</w:t>
      </w:r>
      <w:r w:rsidRPr="00B62F44">
        <w:rPr>
          <w:rFonts w:ascii="微軟正黑體" w:eastAsia="微軟正黑體" w:hAnsi="微軟正黑體" w:hint="eastAsia"/>
          <w:b/>
        </w:rPr>
        <w:t>）考試於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16"/>
        </w:smartTagPr>
        <w:r w:rsidRPr="00B62F44">
          <w:rPr>
            <w:rFonts w:ascii="微軟正黑體" w:eastAsia="微軟正黑體" w:hAnsi="微軟正黑體"/>
            <w:b/>
            <w:color w:val="0000FF"/>
          </w:rPr>
          <w:t>9</w:t>
        </w:r>
        <w:r w:rsidRPr="00B62F44">
          <w:rPr>
            <w:rFonts w:ascii="微軟正黑體" w:eastAsia="微軟正黑體" w:hAnsi="微軟正黑體" w:hint="eastAsia"/>
            <w:b/>
            <w:color w:val="0000FF"/>
          </w:rPr>
          <w:t>月</w:t>
        </w:r>
        <w:r w:rsidRPr="00B62F44">
          <w:rPr>
            <w:rFonts w:ascii="微軟正黑體" w:eastAsia="微軟正黑體" w:hAnsi="微軟正黑體"/>
            <w:b/>
            <w:color w:val="0000FF"/>
          </w:rPr>
          <w:t>25</w:t>
        </w:r>
        <w:r w:rsidRPr="00B62F44">
          <w:rPr>
            <w:rFonts w:ascii="微軟正黑體" w:eastAsia="微軟正黑體" w:hAnsi="微軟正黑體" w:hint="eastAsia"/>
            <w:b/>
            <w:color w:val="0000FF"/>
          </w:rPr>
          <w:t>日</w:t>
        </w:r>
      </w:smartTag>
      <w:r w:rsidRPr="00B62F44">
        <w:rPr>
          <w:rFonts w:ascii="微軟正黑體" w:eastAsia="微軟正黑體" w:hAnsi="微軟正黑體" w:hint="eastAsia"/>
          <w:b/>
        </w:rPr>
        <w:t>早上</w:t>
      </w:r>
      <w:r w:rsidRPr="00B62F44">
        <w:rPr>
          <w:rFonts w:ascii="微軟正黑體" w:eastAsia="微軟正黑體" w:hAnsi="微軟正黑體"/>
          <w:b/>
        </w:rPr>
        <w:t>8</w:t>
      </w:r>
      <w:r w:rsidRPr="00B62F44">
        <w:rPr>
          <w:rFonts w:ascii="微軟正黑體" w:eastAsia="微軟正黑體" w:hAnsi="微軟正黑體" w:hint="eastAsia"/>
          <w:b/>
        </w:rPr>
        <w:t>點開放報到，考生依准考證上應考時間最好提前</w:t>
      </w:r>
      <w:r w:rsidRPr="00B62F44">
        <w:rPr>
          <w:rFonts w:ascii="微軟正黑體" w:eastAsia="微軟正黑體" w:hAnsi="微軟正黑體"/>
          <w:b/>
        </w:rPr>
        <w:t>30</w:t>
      </w:r>
      <w:r w:rsidRPr="00B62F44">
        <w:rPr>
          <w:rFonts w:ascii="微軟正黑體" w:eastAsia="微軟正黑體" w:hAnsi="微軟正黑體" w:hint="eastAsia"/>
          <w:b/>
        </w:rPr>
        <w:t>分鐘前往報到，並等候叫號，依序入場應考。先應試中文經典者或遲到者，須等正在應考之考生考完出場時，向監考老師報到，並在場外等候叫號。報考段數不論多寡一次考完方可離開。</w:t>
      </w:r>
      <w:r w:rsidRPr="00B62F44">
        <w:rPr>
          <w:rFonts w:ascii="微軟正黑體" w:eastAsia="微軟正黑體" w:hAnsi="微軟正黑體" w:hint="eastAsia"/>
          <w:b/>
          <w:u w:val="single"/>
        </w:rPr>
        <w:t>請所有口試考生最遲於上午</w:t>
      </w:r>
      <w:r w:rsidRPr="00B62F44">
        <w:rPr>
          <w:rFonts w:ascii="微軟正黑體" w:eastAsia="微軟正黑體" w:hAnsi="微軟正黑體"/>
          <w:b/>
          <w:u w:val="single"/>
        </w:rPr>
        <w:t>10</w:t>
      </w:r>
      <w:r w:rsidRPr="00B62F44">
        <w:rPr>
          <w:rFonts w:ascii="微軟正黑體" w:eastAsia="微軟正黑體" w:hAnsi="微軟正黑體" w:hint="eastAsia"/>
          <w:b/>
          <w:u w:val="single"/>
        </w:rPr>
        <w:t>時前完成報到。</w:t>
      </w:r>
    </w:p>
    <w:p w:rsidR="002F70DA" w:rsidRPr="00B62F44" w:rsidRDefault="002F70DA" w:rsidP="00B62F44">
      <w:pPr>
        <w:spacing w:after="216" w:line="320" w:lineRule="exact"/>
        <w:ind w:left="600" w:hangingChars="250" w:hanging="60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</w:t>
      </w:r>
      <w:r w:rsidRPr="00B62F44">
        <w:rPr>
          <w:rFonts w:ascii="微軟正黑體" w:eastAsia="微軟正黑體" w:hAnsi="微軟正黑體"/>
          <w:b/>
        </w:rPr>
        <w:t>2</w:t>
      </w:r>
      <w:r w:rsidRPr="00B62F44">
        <w:rPr>
          <w:rFonts w:ascii="微軟正黑體" w:eastAsia="微軟正黑體" w:hAnsi="微軟正黑體" w:hint="eastAsia"/>
          <w:b/>
        </w:rPr>
        <w:t>）由監考老師發給試卷，識字考生可自己看題，以口頭作答。不識字考生，由監考老師唸題，考生作答。</w:t>
      </w:r>
    </w:p>
    <w:p w:rsidR="002F70DA" w:rsidRPr="00B62F44" w:rsidRDefault="002F70DA" w:rsidP="00B62F44">
      <w:pPr>
        <w:spacing w:after="216" w:line="320" w:lineRule="exact"/>
        <w:ind w:left="600" w:hangingChars="250" w:hanging="60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</w:t>
      </w:r>
      <w:r w:rsidRPr="00B62F44">
        <w:rPr>
          <w:rFonts w:ascii="微軟正黑體" w:eastAsia="微軟正黑體" w:hAnsi="微軟正黑體"/>
          <w:b/>
        </w:rPr>
        <w:t>3</w:t>
      </w:r>
      <w:r w:rsidRPr="00B62F44">
        <w:rPr>
          <w:rFonts w:ascii="微軟正黑體" w:eastAsia="微軟正黑體" w:hAnsi="微軟正黑體" w:hint="eastAsia"/>
          <w:b/>
        </w:rPr>
        <w:t>）考生宜注意禮節，入場即向監考老師行禮問好，考畢出場時，亦應向老師行禮道謝道別。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 xml:space="preserve">　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二、出題方式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（一）中文經典試題範例</w:t>
      </w:r>
      <w:r w:rsidRPr="00B62F44">
        <w:rPr>
          <w:rFonts w:ascii="微軟正黑體" w:eastAsia="微軟正黑體" w:hAnsi="微軟正黑體"/>
          <w:b/>
        </w:rPr>
        <w:t>(</w:t>
      </w:r>
      <w:r w:rsidRPr="00B62F44">
        <w:rPr>
          <w:rFonts w:ascii="微軟正黑體" w:eastAsia="微軟正黑體" w:hAnsi="微軟正黑體" w:hint="eastAsia"/>
          <w:b/>
        </w:rPr>
        <w:t>每試卷</w:t>
      </w:r>
      <w:r w:rsidRPr="00B62F44">
        <w:rPr>
          <w:rFonts w:ascii="微軟正黑體" w:eastAsia="微軟正黑體" w:hAnsi="微軟正黑體"/>
          <w:b/>
        </w:rPr>
        <w:t>20</w:t>
      </w:r>
      <w:r w:rsidRPr="00B62F44">
        <w:rPr>
          <w:rFonts w:ascii="微軟正黑體" w:eastAsia="微軟正黑體" w:hAnsi="微軟正黑體" w:hint="eastAsia"/>
          <w:b/>
        </w:rPr>
        <w:t>題</w:t>
      </w:r>
      <w:r w:rsidRPr="00B62F44">
        <w:rPr>
          <w:rFonts w:ascii="微軟正黑體" w:eastAsia="微軟正黑體" w:hAnsi="微軟正黑體"/>
          <w:b/>
        </w:rPr>
        <w:t>)</w:t>
      </w:r>
    </w:p>
    <w:p w:rsidR="002F70DA" w:rsidRPr="00B62F44" w:rsidRDefault="002F70DA" w:rsidP="00B62F44">
      <w:pPr>
        <w:spacing w:after="216" w:line="320" w:lineRule="exact"/>
        <w:ind w:firstLineChars="300" w:firstLine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學而時習之，</w:t>
      </w:r>
      <w:r w:rsidRPr="00B62F44">
        <w:rPr>
          <w:rFonts w:ascii="微軟正黑體" w:eastAsia="微軟正黑體" w:hAnsi="微軟正黑體"/>
          <w:b/>
        </w:rPr>
        <w:t xml:space="preserve"> __</w:t>
      </w:r>
      <w:r w:rsidRPr="00B62F44">
        <w:rPr>
          <w:rFonts w:ascii="微軟正黑體" w:eastAsia="微軟正黑體" w:hAnsi="微軟正黑體" w:hint="eastAsia"/>
          <w:b/>
        </w:rPr>
        <w:t>，</w:t>
      </w:r>
      <w:r w:rsidRPr="00B62F44">
        <w:rPr>
          <w:rFonts w:ascii="微軟正黑體" w:eastAsia="微軟正黑體" w:hAnsi="微軟正黑體"/>
          <w:b/>
        </w:rPr>
        <w:t xml:space="preserve">__ </w:t>
      </w:r>
      <w:r w:rsidRPr="00B62F44">
        <w:rPr>
          <w:rFonts w:ascii="微軟正黑體" w:eastAsia="微軟正黑體" w:hAnsi="微軟正黑體" w:hint="eastAsia"/>
          <w:b/>
        </w:rPr>
        <w:t>，</w:t>
      </w:r>
      <w:r w:rsidRPr="00B62F44">
        <w:rPr>
          <w:rFonts w:ascii="微軟正黑體" w:eastAsia="微軟正黑體" w:hAnsi="微軟正黑體"/>
          <w:b/>
        </w:rPr>
        <w:t xml:space="preserve">___ </w:t>
      </w:r>
      <w:r w:rsidRPr="00B62F44">
        <w:rPr>
          <w:rFonts w:ascii="微軟正黑體" w:eastAsia="微軟正黑體" w:hAnsi="微軟正黑體" w:hint="eastAsia"/>
          <w:b/>
        </w:rPr>
        <w:t>。人不知而不慍，</w:t>
      </w:r>
      <w:r w:rsidRPr="00B62F44">
        <w:rPr>
          <w:rFonts w:ascii="微軟正黑體" w:eastAsia="微軟正黑體" w:hAnsi="微軟正黑體"/>
          <w:b/>
        </w:rPr>
        <w:t xml:space="preserve">___ </w:t>
      </w:r>
      <w:r w:rsidRPr="00B62F44">
        <w:rPr>
          <w:rFonts w:ascii="微軟正黑體" w:eastAsia="微軟正黑體" w:hAnsi="微軟正黑體" w:hint="eastAsia"/>
          <w:b/>
        </w:rPr>
        <w:t>。</w:t>
      </w:r>
    </w:p>
    <w:p w:rsidR="002F70DA" w:rsidRPr="00B62F44" w:rsidRDefault="002F70DA" w:rsidP="00B62F44">
      <w:pPr>
        <w:spacing w:after="216" w:line="320" w:lineRule="exact"/>
        <w:ind w:firstLineChars="300" w:firstLine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/>
          <w:b/>
        </w:rPr>
        <w:t>(</w:t>
      </w:r>
      <w:r w:rsidRPr="00B62F44">
        <w:rPr>
          <w:rFonts w:ascii="微軟正黑體" w:eastAsia="微軟正黑體" w:hAnsi="微軟正黑體" w:hint="eastAsia"/>
          <w:b/>
        </w:rPr>
        <w:t>注音、錯別字或增減一字均扣一分，每題以扣完</w:t>
      </w:r>
      <w:r w:rsidRPr="00B62F44">
        <w:rPr>
          <w:rFonts w:ascii="微軟正黑體" w:eastAsia="微軟正黑體" w:hAnsi="微軟正黑體"/>
          <w:b/>
        </w:rPr>
        <w:t>5</w:t>
      </w:r>
      <w:r w:rsidRPr="00B62F44">
        <w:rPr>
          <w:rFonts w:ascii="微軟正黑體" w:eastAsia="微軟正黑體" w:hAnsi="微軟正黑體" w:hint="eastAsia"/>
          <w:b/>
        </w:rPr>
        <w:t>分為限</w:t>
      </w:r>
      <w:r w:rsidRPr="00B62F44">
        <w:rPr>
          <w:rFonts w:ascii="微軟正黑體" w:eastAsia="微軟正黑體" w:hAnsi="微軟正黑體"/>
          <w:b/>
        </w:rPr>
        <w:t>)</w:t>
      </w:r>
    </w:p>
    <w:p w:rsidR="002F70DA" w:rsidRPr="00B62F44" w:rsidRDefault="002F70DA" w:rsidP="008127D3">
      <w:pPr>
        <w:spacing w:after="216" w:line="320" w:lineRule="exact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（二）英文經典試題範例</w:t>
      </w:r>
      <w:r w:rsidRPr="00B62F44">
        <w:rPr>
          <w:rFonts w:ascii="微軟正黑體" w:eastAsia="微軟正黑體" w:hAnsi="微軟正黑體"/>
          <w:b/>
        </w:rPr>
        <w:t>(</w:t>
      </w:r>
      <w:r w:rsidRPr="00B62F44">
        <w:rPr>
          <w:rFonts w:ascii="微軟正黑體" w:eastAsia="微軟正黑體" w:hAnsi="微軟正黑體" w:hint="eastAsia"/>
          <w:b/>
        </w:rPr>
        <w:t>每試卷</w:t>
      </w:r>
      <w:r w:rsidRPr="00B62F44">
        <w:rPr>
          <w:rFonts w:ascii="微軟正黑體" w:eastAsia="微軟正黑體" w:hAnsi="微軟正黑體"/>
          <w:b/>
        </w:rPr>
        <w:t>10</w:t>
      </w:r>
      <w:r w:rsidRPr="00B62F44">
        <w:rPr>
          <w:rFonts w:ascii="微軟正黑體" w:eastAsia="微軟正黑體" w:hAnsi="微軟正黑體" w:hint="eastAsia"/>
          <w:b/>
        </w:rPr>
        <w:t>大題</w:t>
      </w:r>
      <w:r w:rsidRPr="00B62F44">
        <w:rPr>
          <w:rFonts w:ascii="微軟正黑體" w:eastAsia="微軟正黑體" w:hAnsi="微軟正黑體"/>
          <w:b/>
        </w:rPr>
        <w:t>)</w:t>
      </w:r>
    </w:p>
    <w:p w:rsidR="002F70DA" w:rsidRPr="00B62F44" w:rsidRDefault="002F70DA" w:rsidP="00B62F44">
      <w:pPr>
        <w:spacing w:after="216" w:line="320" w:lineRule="exact"/>
        <w:ind w:firstLineChars="300" w:firstLine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/>
          <w:b/>
        </w:rPr>
        <w:t>1.</w:t>
      </w:r>
      <w:r w:rsidRPr="00B62F44">
        <w:rPr>
          <w:rFonts w:ascii="微軟正黑體" w:eastAsia="微軟正黑體" w:hAnsi="微軟正黑體"/>
          <w:b/>
          <w:shd w:val="pct15" w:color="auto" w:fill="FFFFFF"/>
        </w:rPr>
        <w:t>O,for my sake do you with Fortune chide,</w:t>
      </w:r>
    </w:p>
    <w:p w:rsidR="002F70DA" w:rsidRPr="00B62F44" w:rsidRDefault="002F70DA" w:rsidP="00B62F44">
      <w:pPr>
        <w:spacing w:after="216" w:line="320" w:lineRule="exact"/>
        <w:ind w:firstLineChars="400" w:firstLine="96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/>
          <w:b/>
        </w:rPr>
        <w:t>(</w:t>
      </w:r>
      <w:r w:rsidRPr="00B62F44">
        <w:rPr>
          <w:rFonts w:ascii="微軟正黑體" w:eastAsia="微軟正黑體" w:hAnsi="微軟正黑體" w:hint="eastAsia"/>
          <w:b/>
        </w:rPr>
        <w:t>灰色網底處為監考老師提示部分</w:t>
      </w:r>
      <w:r w:rsidRPr="00B62F44">
        <w:rPr>
          <w:rFonts w:ascii="微軟正黑體" w:eastAsia="微軟正黑體" w:hAnsi="微軟正黑體"/>
          <w:b/>
        </w:rPr>
        <w:t>)</w:t>
      </w:r>
    </w:p>
    <w:p w:rsidR="002F70DA" w:rsidRPr="00B62F44" w:rsidRDefault="002F70DA" w:rsidP="00B62F44">
      <w:pPr>
        <w:spacing w:after="216" w:line="320" w:lineRule="exact"/>
        <w:ind w:firstLineChars="300" w:firstLine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/>
          <w:b/>
        </w:rPr>
        <w:t>2.</w:t>
      </w:r>
      <w:r w:rsidRPr="00B62F44">
        <w:rPr>
          <w:rFonts w:ascii="微軟正黑體" w:eastAsia="微軟正黑體" w:hAnsi="微軟正黑體"/>
          <w:b/>
          <w:u w:val="single"/>
        </w:rPr>
        <w:t>The guilty goddess of my harmful deeds</w:t>
      </w:r>
    </w:p>
    <w:p w:rsidR="002F70DA" w:rsidRPr="00B62F44" w:rsidRDefault="002F70DA" w:rsidP="00B62F44">
      <w:pPr>
        <w:spacing w:after="216" w:line="320" w:lineRule="exact"/>
        <w:ind w:firstLineChars="300" w:firstLine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/>
          <w:b/>
        </w:rPr>
        <w:t>3.</w:t>
      </w:r>
      <w:r w:rsidRPr="00B62F44">
        <w:rPr>
          <w:rFonts w:ascii="微軟正黑體" w:eastAsia="微軟正黑體" w:hAnsi="微軟正黑體"/>
          <w:b/>
          <w:u w:val="single"/>
        </w:rPr>
        <w:t>That did not better for my life provide</w:t>
      </w:r>
    </w:p>
    <w:p w:rsidR="002F70DA" w:rsidRPr="00B62F44" w:rsidRDefault="002F70DA" w:rsidP="00B62F44">
      <w:pPr>
        <w:spacing w:after="216" w:line="320" w:lineRule="exact"/>
        <w:ind w:firstLineChars="300" w:firstLine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/>
          <w:b/>
        </w:rPr>
        <w:t>4.</w:t>
      </w:r>
      <w:r w:rsidRPr="00B62F44">
        <w:rPr>
          <w:rFonts w:ascii="微軟正黑體" w:eastAsia="微軟正黑體" w:hAnsi="微軟正黑體"/>
          <w:b/>
          <w:u w:val="single"/>
        </w:rPr>
        <w:t>Than public means which public manners breeds</w:t>
      </w:r>
      <w:r w:rsidRPr="00B62F44">
        <w:rPr>
          <w:rFonts w:ascii="微軟正黑體" w:eastAsia="微軟正黑體" w:hAnsi="微軟正黑體"/>
          <w:b/>
          <w:shd w:val="pct15" w:color="auto" w:fill="FFFFFF"/>
        </w:rPr>
        <w:t>.</w:t>
      </w:r>
    </w:p>
    <w:p w:rsidR="002F70DA" w:rsidRPr="00B62F44" w:rsidRDefault="002F70DA" w:rsidP="00B62F44">
      <w:pPr>
        <w:spacing w:after="216" w:line="320" w:lineRule="exact"/>
        <w:ind w:firstLineChars="300" w:firstLine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/>
          <w:b/>
        </w:rPr>
        <w:t>5.</w:t>
      </w:r>
      <w:r w:rsidRPr="00B62F44">
        <w:rPr>
          <w:rFonts w:ascii="微軟正黑體" w:eastAsia="微軟正黑體" w:hAnsi="微軟正黑體"/>
          <w:b/>
          <w:u w:val="single"/>
        </w:rPr>
        <w:t>Thence comes it that my name receives a brand</w:t>
      </w:r>
      <w:r w:rsidRPr="00B62F44">
        <w:rPr>
          <w:rFonts w:ascii="微軟正黑體" w:eastAsia="微軟正黑體" w:hAnsi="微軟正黑體"/>
          <w:b/>
          <w:shd w:val="pct15" w:color="auto" w:fill="FFFFFF"/>
        </w:rPr>
        <w:t>,</w:t>
      </w:r>
    </w:p>
    <w:p w:rsidR="002F70DA" w:rsidRPr="00B62F44" w:rsidRDefault="002F70DA" w:rsidP="00B62F44">
      <w:pPr>
        <w:spacing w:after="216" w:line="320" w:lineRule="exact"/>
        <w:ind w:firstLineChars="300" w:firstLine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/>
          <w:b/>
        </w:rPr>
        <w:t>(</w:t>
      </w:r>
      <w:r w:rsidRPr="00B62F44">
        <w:rPr>
          <w:rFonts w:ascii="微軟正黑體" w:eastAsia="微軟正黑體" w:hAnsi="微軟正黑體" w:hint="eastAsia"/>
          <w:b/>
        </w:rPr>
        <w:t>口</w:t>
      </w:r>
      <w:r w:rsidRPr="00B62F44">
        <w:rPr>
          <w:rFonts w:ascii="微軟正黑體" w:eastAsia="微軟正黑體" w:hAnsi="微軟正黑體"/>
          <w:b/>
        </w:rPr>
        <w:t>/</w:t>
      </w:r>
      <w:r w:rsidRPr="00B62F44">
        <w:rPr>
          <w:rFonts w:ascii="微軟正黑體" w:eastAsia="微軟正黑體" w:hAnsi="微軟正黑體" w:hint="eastAsia"/>
          <w:b/>
        </w:rPr>
        <w:t>筆試考第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62F44">
          <w:rPr>
            <w:rFonts w:ascii="微軟正黑體" w:eastAsia="微軟正黑體" w:hAnsi="微軟正黑體"/>
            <w:b/>
          </w:rPr>
          <w:t>2.3.4</w:t>
        </w:r>
      </w:smartTag>
      <w:r w:rsidRPr="00B62F44">
        <w:rPr>
          <w:rFonts w:ascii="微軟正黑體" w:eastAsia="微軟正黑體" w:hAnsi="微軟正黑體"/>
          <w:b/>
        </w:rPr>
        <w:t>.5</w:t>
      </w:r>
      <w:r w:rsidRPr="00B62F44">
        <w:rPr>
          <w:rFonts w:ascii="微軟正黑體" w:eastAsia="微軟正黑體" w:hAnsi="微軟正黑體" w:hint="eastAsia"/>
          <w:b/>
        </w:rPr>
        <w:t>等四小句</w:t>
      </w:r>
      <w:r w:rsidRPr="00B62F44">
        <w:rPr>
          <w:rFonts w:ascii="微軟正黑體" w:eastAsia="微軟正黑體" w:hAnsi="微軟正黑體"/>
          <w:b/>
        </w:rPr>
        <w:t>)</w:t>
      </w:r>
    </w:p>
    <w:p w:rsidR="002F70DA" w:rsidRPr="00B62F44" w:rsidRDefault="002F70DA" w:rsidP="00B62F44">
      <w:pPr>
        <w:spacing w:after="216" w:line="320" w:lineRule="exact"/>
        <w:ind w:firstLineChars="300" w:firstLine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筆試每錯漏一字扣一分；口試每提示一字扣一分</w:t>
      </w:r>
    </w:p>
    <w:p w:rsidR="002F70DA" w:rsidRPr="00B62F44" w:rsidRDefault="002F70DA" w:rsidP="00B62F44">
      <w:pPr>
        <w:spacing w:after="216" w:line="320" w:lineRule="exact"/>
        <w:ind w:firstLineChars="300" w:firstLine="720"/>
        <w:rPr>
          <w:rFonts w:ascii="微軟正黑體" w:eastAsia="微軟正黑體" w:hAnsi="微軟正黑體"/>
          <w:b/>
        </w:rPr>
      </w:pPr>
      <w:r w:rsidRPr="00B62F44">
        <w:rPr>
          <w:rFonts w:ascii="微軟正黑體" w:eastAsia="微軟正黑體" w:hAnsi="微軟正黑體" w:hint="eastAsia"/>
          <w:b/>
        </w:rPr>
        <w:t>每大題扣滿五分為限。</w:t>
      </w:r>
    </w:p>
    <w:sectPr w:rsidR="002F70DA" w:rsidRPr="00B62F44" w:rsidSect="00B62F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8" w:bottom="1134" w:left="1418" w:header="567" w:footer="851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0DA" w:rsidRDefault="002F70DA" w:rsidP="00B62F44">
      <w:pPr>
        <w:spacing w:after="144" w:line="240" w:lineRule="auto"/>
      </w:pPr>
      <w:r>
        <w:separator/>
      </w:r>
    </w:p>
  </w:endnote>
  <w:endnote w:type="continuationSeparator" w:id="0">
    <w:p w:rsidR="002F70DA" w:rsidRDefault="002F70DA" w:rsidP="00B62F44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0DA" w:rsidRDefault="002F70DA" w:rsidP="00B62F44">
    <w:pPr>
      <w:pStyle w:val="Footer"/>
      <w:spacing w:after="14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0DA" w:rsidRDefault="002F70DA" w:rsidP="00B62F44">
    <w:pPr>
      <w:pStyle w:val="Footer"/>
      <w:spacing w:after="144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  <w:r>
      <w:rPr>
        <w:lang w:val="zh-TW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0DA" w:rsidRDefault="002F70DA" w:rsidP="00B62F44">
    <w:pPr>
      <w:pStyle w:val="Footer"/>
      <w:spacing w:after="14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0DA" w:rsidRDefault="002F70DA" w:rsidP="00B62F44">
      <w:pPr>
        <w:spacing w:after="144" w:line="240" w:lineRule="auto"/>
      </w:pPr>
      <w:r>
        <w:separator/>
      </w:r>
    </w:p>
  </w:footnote>
  <w:footnote w:type="continuationSeparator" w:id="0">
    <w:p w:rsidR="002F70DA" w:rsidRDefault="002F70DA" w:rsidP="00B62F44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0DA" w:rsidRDefault="002F70DA" w:rsidP="00B62F44">
    <w:pPr>
      <w:pStyle w:val="Header"/>
      <w:spacing w:after="14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0DA" w:rsidRPr="002D7BC2" w:rsidRDefault="002F70DA" w:rsidP="00B62F44">
    <w:pPr>
      <w:pStyle w:val="Header"/>
      <w:spacing w:after="144"/>
      <w:jc w:val="right"/>
      <w:rPr>
        <w:rFonts w:ascii="微軟正黑體" w:eastAsia="微軟正黑體" w:hAnsi="微軟正黑體"/>
        <w:b/>
      </w:rPr>
    </w:pPr>
    <w:r w:rsidRPr="002D7BC2">
      <w:rPr>
        <w:rFonts w:ascii="微軟正黑體" w:eastAsia="微軟正黑體" w:hAnsi="微軟正黑體" w:hint="eastAsia"/>
        <w:b/>
        <w:sz w:val="24"/>
      </w:rPr>
      <w:t>第十七屆全國經典總會考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0DA" w:rsidRDefault="002F70DA" w:rsidP="00B62F44">
    <w:pPr>
      <w:pStyle w:val="Header"/>
      <w:spacing w:after="14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398"/>
    <w:rsid w:val="00084643"/>
    <w:rsid w:val="002079D1"/>
    <w:rsid w:val="00291B0C"/>
    <w:rsid w:val="002D7BC2"/>
    <w:rsid w:val="002E2353"/>
    <w:rsid w:val="002F70DA"/>
    <w:rsid w:val="003104BF"/>
    <w:rsid w:val="0031070B"/>
    <w:rsid w:val="00354731"/>
    <w:rsid w:val="00356BCE"/>
    <w:rsid w:val="003A37FC"/>
    <w:rsid w:val="004046DE"/>
    <w:rsid w:val="0048256F"/>
    <w:rsid w:val="004A655F"/>
    <w:rsid w:val="004F75DF"/>
    <w:rsid w:val="0059151E"/>
    <w:rsid w:val="00647668"/>
    <w:rsid w:val="006A38A3"/>
    <w:rsid w:val="008127D3"/>
    <w:rsid w:val="008D6AE0"/>
    <w:rsid w:val="00924905"/>
    <w:rsid w:val="00A2179A"/>
    <w:rsid w:val="00A27A0A"/>
    <w:rsid w:val="00A439B1"/>
    <w:rsid w:val="00A447C3"/>
    <w:rsid w:val="00A81198"/>
    <w:rsid w:val="00AD2B7C"/>
    <w:rsid w:val="00B36398"/>
    <w:rsid w:val="00B62F44"/>
    <w:rsid w:val="00BF168D"/>
    <w:rsid w:val="00CA2C09"/>
    <w:rsid w:val="00CA72A8"/>
    <w:rsid w:val="00CA7EF1"/>
    <w:rsid w:val="00E22B74"/>
    <w:rsid w:val="00E7045C"/>
    <w:rsid w:val="00EC25A7"/>
    <w:rsid w:val="00F00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EC"/>
    <w:pPr>
      <w:widowControl w:val="0"/>
      <w:spacing w:afterLines="60" w:line="260" w:lineRule="atLeast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363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36398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363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6398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6BCE"/>
    <w:pPr>
      <w:spacing w:line="240" w:lineRule="auto"/>
    </w:pPr>
    <w:rPr>
      <w:rFonts w:ascii="Calibri Light" w:hAnsi="Calibri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6BCE"/>
    <w:rPr>
      <w:rFonts w:ascii="Calibri Light" w:eastAsia="新細明體" w:hAnsi="Calibri Light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43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226</Words>
  <Characters>1294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考生應考須知</dc:title>
  <dc:subject/>
  <dc:creator>user</dc:creator>
  <cp:keywords/>
  <dc:description/>
  <cp:lastModifiedBy>03898998</cp:lastModifiedBy>
  <cp:revision>3</cp:revision>
  <cp:lastPrinted>2016-04-20T01:35:00Z</cp:lastPrinted>
  <dcterms:created xsi:type="dcterms:W3CDTF">2016-04-28T02:19:00Z</dcterms:created>
  <dcterms:modified xsi:type="dcterms:W3CDTF">2016-04-28T02:24:00Z</dcterms:modified>
</cp:coreProperties>
</file>