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02" w:type="dxa"/>
        <w:jc w:val="center"/>
        <w:tblInd w:w="-1016" w:type="dxa"/>
        <w:tblCellMar>
          <w:left w:w="28" w:type="dxa"/>
          <w:right w:w="28" w:type="dxa"/>
        </w:tblCellMar>
        <w:tblLook w:val="00A0"/>
      </w:tblPr>
      <w:tblGrid>
        <w:gridCol w:w="1091"/>
        <w:gridCol w:w="2611"/>
        <w:gridCol w:w="2743"/>
        <w:gridCol w:w="4619"/>
        <w:gridCol w:w="1134"/>
        <w:gridCol w:w="3804"/>
      </w:tblGrid>
      <w:tr w:rsidR="000D4C9A" w:rsidRPr="004362F6" w:rsidTr="00DF2945">
        <w:trPr>
          <w:trHeight w:val="420"/>
          <w:jc w:val="center"/>
        </w:trPr>
        <w:tc>
          <w:tcPr>
            <w:tcW w:w="16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32"/>
                <w:szCs w:val="32"/>
              </w:rPr>
            </w:pPr>
            <w:r w:rsidRPr="00DF294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32"/>
                <w:szCs w:val="32"/>
              </w:rPr>
              <w:t>教育部體育署</w:t>
            </w:r>
            <w:r w:rsidRPr="00DF2945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32"/>
                <w:szCs w:val="32"/>
              </w:rPr>
              <w:t>103</w:t>
            </w:r>
            <w:r w:rsidRPr="00DF294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32"/>
                <w:szCs w:val="32"/>
              </w:rPr>
              <w:t>年度體適能檢測站設站資訊一覽表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設站縣市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一般站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(23-64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歲國民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樂活站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(65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歲以上國民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)</w:t>
            </w:r>
          </w:p>
        </w:tc>
        <w:tc>
          <w:tcPr>
            <w:tcW w:w="46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檢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   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測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   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   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聯絡窗口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聯絡電話</w:t>
            </w:r>
          </w:p>
        </w:tc>
      </w:tr>
      <w:tr w:rsidR="000D4C9A" w:rsidRPr="004362F6" w:rsidTr="00AA37D7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bookmarkStart w:id="0" w:name="_GoBack" w:colFirst="2" w:colLast="2"/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173E9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3E19E1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國立臺灣師範大學體育學系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江衍宏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02-77343229</w:t>
            </w:r>
          </w:p>
        </w:tc>
      </w:tr>
      <w:tr w:rsidR="000D4C9A" w:rsidRPr="004362F6" w:rsidTr="00AA37D7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173E9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3E19E1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中國青年救國團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李玉琳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02-25025858</w:t>
            </w:r>
          </w:p>
        </w:tc>
      </w:tr>
      <w:tr w:rsidR="000D4C9A" w:rsidRPr="004362F6" w:rsidTr="00AA37D7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173E9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3E19E1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中正運動中心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何小雅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02-3322-55016*132</w:t>
            </w:r>
          </w:p>
        </w:tc>
      </w:tr>
      <w:tr w:rsidR="000D4C9A" w:rsidRPr="004362F6" w:rsidTr="00AA37D7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173E9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3E19E1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士林運動中心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游涵宇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02-2931-3416*103</w:t>
            </w:r>
          </w:p>
        </w:tc>
      </w:tr>
      <w:tr w:rsidR="000D4C9A" w:rsidRPr="004362F6" w:rsidTr="00AA37D7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173E9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3E19E1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中國醫藥大學附設醫院臺北分院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廖佳真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02-27919696*1005</w:t>
            </w:r>
          </w:p>
        </w:tc>
      </w:tr>
      <w:tr w:rsidR="000D4C9A" w:rsidRPr="004362F6" w:rsidTr="00AA37D7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173E9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3E19E1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社團法人臺北市物理治療師公會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詹素媛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02-8773-2464</w:t>
            </w:r>
          </w:p>
        </w:tc>
      </w:tr>
      <w:bookmarkEnd w:id="0"/>
      <w:tr w:rsidR="000D4C9A" w:rsidRPr="004362F6" w:rsidTr="00F92FF3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4C9A" w:rsidRPr="004362F6" w:rsidRDefault="000D4C9A" w:rsidP="00666A2F">
            <w:pPr>
              <w:jc w:val="center"/>
            </w:pPr>
            <w:r w:rsidRPr="00173E9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國立臺北科技大學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陳東韋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02-27712171*3328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臺北醫學大學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甘乃文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02-27361661*2277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新北市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輔仁大學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何健章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02-29053386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新北市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衛生福利部雙和醫院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林靖瑛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02-2249-0088*1602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新北市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淡江大學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黃貴樹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02-26215656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分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*2183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新北市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天主教耕莘醫療財團法人耕莘醫院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曾均涵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02-22193391*67261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基隆市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經國管理暨健康學院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葛建培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02-24372093*291/292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桃園縣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國立體育大學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林晉利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03-3283201*2301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桃園縣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中原大學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廖于婷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03-2651621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桃園縣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天成醫院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戴珮如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03-4782350*68837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新竹市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元培醫事科技大學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葉清華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03-5381183*8636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新竹縣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明新科技大學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陳泊瀚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03-5593142*2343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新竹縣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中國科技大學（新竹區）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羅旭壯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03-6991111*1318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苗栗縣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廣亞學校財團法人育達科技大學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陳淑貞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037-651188*558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臺中市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童綜合醫療社團法人童綜合醫院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童思其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04-26581919*4802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臺中市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靜宜大學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蕭玉琴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04-2632-8001*16315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臺中市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弘光科技大學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王怡菁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04-26318652*6208/7011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臺中市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kern w:val="0"/>
                <w:szCs w:val="24"/>
              </w:rPr>
              <w:t>國立臺中教育大學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賴文璇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04-26328001*16315</w:t>
            </w:r>
          </w:p>
        </w:tc>
      </w:tr>
      <w:tr w:rsidR="000D4C9A" w:rsidRPr="004362F6" w:rsidTr="00482011">
        <w:trPr>
          <w:trHeight w:val="315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臺中市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kern w:val="0"/>
                <w:szCs w:val="24"/>
              </w:rPr>
              <w:t>國立臺灣體育運動大學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蕭玉琴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04-22183312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臺中市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kern w:val="0"/>
                <w:szCs w:val="24"/>
              </w:rPr>
              <w:t>中國醫藥大學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張文典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04-22053366*7328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南投縣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kern w:val="0"/>
                <w:szCs w:val="24"/>
              </w:rPr>
              <w:t>亞洲大學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李翠娥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042332-344563*3808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彰化縣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中州科技大學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曾意涵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04-8359000*4603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雲林縣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南華大學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何應志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05-2721001*56325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雲林縣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中國醫藥大學北港附設醫院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蔡法慧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05-7837901*1206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崑山科技大學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許景林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06-2727175*230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臺南市立醫院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林培剛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06-2609926*21013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南榮科技大學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游進達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06-6523111*1272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臺南立安南醫院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蔡忠紘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06-3553111*1226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長榮大學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高曉娟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06-2785123*1551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臺南市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成功大學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郭時聿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06-2757575*53801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高雄市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國立高雄應用科技大學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呂明秀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07-3814-526*3529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高雄市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義大醫療財團法人義大醫院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盧易呈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07-6150011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高雄市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財團法人私立高雄醫學大學附設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鍾仁杰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07-3121101*6908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高雄市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高雄市立大同醫院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陳嘉炘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07-2911101*8744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高雄市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高雄市立鳳山醫院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陳秀敏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07-7418151*8744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高雄市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健仁醫院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陳思樺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07-3517166*3351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高雄市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輔英科技大學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包怡芬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07-7811151*2280/2281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屏東縣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大仁科技大學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吳兆欣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08-7624002*1370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花蓮縣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國立東華大學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江正發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03-8632628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花蓮縣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衛生福利部花蓮醫院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簡金城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03-8358141*1100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花蓮縣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臺灣基督教門諾會醫療財團法人門諾醫院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陳茜如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03-8241079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臺東縣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國立臺東大學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黃怡卿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089-318855*1937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臺東縣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社團法人高雄市物理治療師公會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陳昆鴻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07-3414815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澎湖縣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三軍總醫院澎湖分院民眾診療服務處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洪惠芳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06-9211116*59760</w:t>
            </w:r>
          </w:p>
        </w:tc>
      </w:tr>
      <w:tr w:rsidR="000D4C9A" w:rsidRPr="004362F6" w:rsidTr="00482011">
        <w:trPr>
          <w:trHeight w:val="33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金門縣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V</w:t>
            </w: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國立金門大學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482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胡巧欣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C9A" w:rsidRPr="00DF2945" w:rsidRDefault="000D4C9A" w:rsidP="00DF294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</w:t>
            </w:r>
            <w:r w:rsidRPr="00DF29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</w:t>
            </w:r>
            <w:r w:rsidRPr="00DF2945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082-313801</w:t>
            </w:r>
          </w:p>
        </w:tc>
      </w:tr>
    </w:tbl>
    <w:p w:rsidR="000D4C9A" w:rsidRDefault="000D4C9A" w:rsidP="00DF2945"/>
    <w:sectPr w:rsidR="000D4C9A" w:rsidSect="00DF2945">
      <w:pgSz w:w="16839" w:h="23814" w:code="8"/>
      <w:pgMar w:top="1077" w:right="1134" w:bottom="1077" w:left="1134" w:header="851" w:footer="992" w:gutter="0"/>
      <w:cols w:space="425"/>
      <w:vAlign w:val="center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945"/>
    <w:rsid w:val="000D4C9A"/>
    <w:rsid w:val="00173E98"/>
    <w:rsid w:val="00186BE4"/>
    <w:rsid w:val="003E19E1"/>
    <w:rsid w:val="00420F42"/>
    <w:rsid w:val="004362F6"/>
    <w:rsid w:val="00482011"/>
    <w:rsid w:val="00666A2F"/>
    <w:rsid w:val="00AA37D7"/>
    <w:rsid w:val="00AD3869"/>
    <w:rsid w:val="00B66944"/>
    <w:rsid w:val="00CF14CA"/>
    <w:rsid w:val="00DF2945"/>
    <w:rsid w:val="00F92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F42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7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320</Words>
  <Characters>1828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教育部體育署103年度體適能檢測站設站資訊一覽表</dc:title>
  <dc:subject/>
  <dc:creator>0270 黃筱棻</dc:creator>
  <cp:keywords/>
  <dc:description/>
  <cp:lastModifiedBy>f201</cp:lastModifiedBy>
  <cp:revision>2</cp:revision>
  <cp:lastPrinted>2014-09-24T07:03:00Z</cp:lastPrinted>
  <dcterms:created xsi:type="dcterms:W3CDTF">2014-09-29T02:12:00Z</dcterms:created>
  <dcterms:modified xsi:type="dcterms:W3CDTF">2014-09-29T02:12:00Z</dcterms:modified>
</cp:coreProperties>
</file>